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81602" w14:textId="0DBE8503" w:rsidR="002E203C" w:rsidRDefault="002E203C" w:rsidP="002E203C">
      <w:pPr>
        <w:pStyle w:val="NoSpacing"/>
      </w:pPr>
      <w:r>
        <w:rPr>
          <w:u w:val="single"/>
        </w:rPr>
        <w:t>John CLEVELAND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417-8)</w:t>
      </w:r>
    </w:p>
    <w:p w14:paraId="1B3131FB" w14:textId="77777777" w:rsidR="002E203C" w:rsidRDefault="002E203C" w:rsidP="002E203C">
      <w:pPr>
        <w:pStyle w:val="NoSpacing"/>
      </w:pPr>
      <w:r>
        <w:t xml:space="preserve">Vicar of </w:t>
      </w:r>
      <w:proofErr w:type="spellStart"/>
      <w:proofErr w:type="gramStart"/>
      <w:r>
        <w:t>St.Andrews</w:t>
      </w:r>
      <w:proofErr w:type="spellEnd"/>
      <w:proofErr w:type="gramEnd"/>
      <w:r>
        <w:t xml:space="preserve">, Kirby </w:t>
      </w:r>
      <w:proofErr w:type="spellStart"/>
      <w:r>
        <w:t>Grindalythe</w:t>
      </w:r>
      <w:proofErr w:type="spellEnd"/>
      <w:r>
        <w:t>, East Riding of Yorkshire.</w:t>
      </w:r>
    </w:p>
    <w:p w14:paraId="49572959" w14:textId="77777777" w:rsidR="002E203C" w:rsidRDefault="002E203C" w:rsidP="002E203C">
      <w:pPr>
        <w:pStyle w:val="NoSpacing"/>
      </w:pPr>
    </w:p>
    <w:p w14:paraId="2FDA19E5" w14:textId="77777777" w:rsidR="002E203C" w:rsidRDefault="002E203C" w:rsidP="002E203C">
      <w:pPr>
        <w:pStyle w:val="NoSpacing"/>
      </w:pPr>
    </w:p>
    <w:p w14:paraId="5D202282" w14:textId="1AAD4277" w:rsidR="002E203C" w:rsidRDefault="002E203C" w:rsidP="002E203C">
      <w:pPr>
        <w:pStyle w:val="NoSpacing"/>
      </w:pPr>
      <w:r>
        <w:t xml:space="preserve">  9 Jun.1417</w:t>
      </w:r>
      <w:r>
        <w:tab/>
        <w:t>He became Vicar.</w:t>
      </w:r>
    </w:p>
    <w:p w14:paraId="34D8B789" w14:textId="03DB91FF" w:rsidR="002E203C" w:rsidRDefault="002E203C" w:rsidP="002E203C">
      <w:pPr>
        <w:pStyle w:val="NoSpacing"/>
      </w:pPr>
      <w:r>
        <w:tab/>
      </w:r>
      <w:r>
        <w:tab/>
        <w:t>(from information in the church)</w:t>
      </w:r>
    </w:p>
    <w:p w14:paraId="197C910C" w14:textId="4D4A49E6" w:rsidR="002E203C" w:rsidRDefault="002E203C" w:rsidP="002E203C">
      <w:pPr>
        <w:pStyle w:val="NoSpacing"/>
      </w:pPr>
      <w:r>
        <w:t xml:space="preserve">  7 May1418</w:t>
      </w:r>
      <w:r>
        <w:tab/>
        <w:t>He had resigned by this date.  (ibid.)</w:t>
      </w:r>
      <w:bookmarkStart w:id="0" w:name="_GoBack"/>
      <w:bookmarkEnd w:id="0"/>
    </w:p>
    <w:p w14:paraId="7905C23B" w14:textId="77777777" w:rsidR="002E203C" w:rsidRDefault="002E203C" w:rsidP="002E203C">
      <w:pPr>
        <w:pStyle w:val="NoSpacing"/>
      </w:pPr>
    </w:p>
    <w:p w14:paraId="6CF94BDD" w14:textId="77777777" w:rsidR="002E203C" w:rsidRDefault="002E203C" w:rsidP="002E203C">
      <w:pPr>
        <w:pStyle w:val="NoSpacing"/>
      </w:pPr>
    </w:p>
    <w:p w14:paraId="32E055FF" w14:textId="77777777" w:rsidR="002E203C" w:rsidRDefault="002E203C" w:rsidP="002E203C">
      <w:pPr>
        <w:pStyle w:val="NoSpacing"/>
      </w:pPr>
      <w:r>
        <w:t>21 June 2019</w:t>
      </w:r>
    </w:p>
    <w:p w14:paraId="48863995" w14:textId="179AD468" w:rsidR="006B2F86" w:rsidRPr="002E203C" w:rsidRDefault="002E203C" w:rsidP="00E71FC3">
      <w:pPr>
        <w:pStyle w:val="NoSpacing"/>
      </w:pPr>
    </w:p>
    <w:sectPr w:rsidR="006B2F86" w:rsidRPr="002E20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89484" w14:textId="77777777" w:rsidR="002E203C" w:rsidRDefault="002E203C" w:rsidP="00E71FC3">
      <w:pPr>
        <w:spacing w:after="0" w:line="240" w:lineRule="auto"/>
      </w:pPr>
      <w:r>
        <w:separator/>
      </w:r>
    </w:p>
  </w:endnote>
  <w:endnote w:type="continuationSeparator" w:id="0">
    <w:p w14:paraId="663649A2" w14:textId="77777777" w:rsidR="002E203C" w:rsidRDefault="002E20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C68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BEE35" w14:textId="77777777" w:rsidR="002E203C" w:rsidRDefault="002E203C" w:rsidP="00E71FC3">
      <w:pPr>
        <w:spacing w:after="0" w:line="240" w:lineRule="auto"/>
      </w:pPr>
      <w:r>
        <w:separator/>
      </w:r>
    </w:p>
  </w:footnote>
  <w:footnote w:type="continuationSeparator" w:id="0">
    <w:p w14:paraId="20D4E532" w14:textId="77777777" w:rsidR="002E203C" w:rsidRDefault="002E20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03C"/>
    <w:rsid w:val="001A7C09"/>
    <w:rsid w:val="002E203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70A15"/>
  <w15:chartTrackingRefBased/>
  <w15:docId w15:val="{5EEA4211-B10D-4CAE-AF00-886BFE936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3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2019-06-21T16:33:00Z</dcterms:created>
  <dcterms:modified xsi:type="dcterms:W3CDTF">2019-06-21T16:37:00Z</dcterms:modified>
</cp:coreProperties>
</file>